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B5AAD" w14:textId="6A70323B" w:rsidR="00A77245" w:rsidRPr="0042079B" w:rsidRDefault="00A77245">
      <w:pPr>
        <w:tabs>
          <w:tab w:val="right" w:pos="9638"/>
        </w:tabs>
        <w:rPr>
          <w:rFonts w:cs="Arial"/>
          <w:b/>
          <w:bCs/>
          <w:noProof/>
          <w:szCs w:val="24"/>
        </w:rPr>
      </w:pPr>
      <w:bookmarkStart w:id="0" w:name="Title"/>
      <w:bookmarkStart w:id="1" w:name="DocumentFor"/>
      <w:bookmarkEnd w:id="0"/>
      <w:bookmarkEnd w:id="1"/>
      <w:r w:rsidRPr="0042079B">
        <w:rPr>
          <w:rFonts w:cs="Arial"/>
          <w:b/>
          <w:bCs/>
          <w:noProof/>
          <w:szCs w:val="24"/>
        </w:rPr>
        <w:t>SA WG2 Meeting #S2-15</w:t>
      </w:r>
      <w:r>
        <w:rPr>
          <w:rFonts w:cs="Arial"/>
          <w:b/>
          <w:bCs/>
          <w:noProof/>
          <w:szCs w:val="24"/>
        </w:rPr>
        <w:t>8</w:t>
      </w:r>
      <w:r w:rsidRPr="0042079B">
        <w:rPr>
          <w:rFonts w:cs="Arial"/>
          <w:b/>
          <w:bCs/>
          <w:noProof/>
          <w:szCs w:val="24"/>
        </w:rPr>
        <w:tab/>
      </w:r>
      <w:r>
        <w:rPr>
          <w:rFonts w:cs="Arial"/>
          <w:b/>
          <w:bCs/>
          <w:noProof/>
          <w:szCs w:val="24"/>
        </w:rPr>
        <w:t>S2-2308274</w:t>
      </w:r>
    </w:p>
    <w:p w14:paraId="0942698E" w14:textId="77777777" w:rsidR="00A77245" w:rsidRPr="0042079B" w:rsidRDefault="00A77245">
      <w:pPr>
        <w:pBdr>
          <w:bottom w:val="single" w:sz="4" w:space="1" w:color="auto"/>
        </w:pBdr>
        <w:tabs>
          <w:tab w:val="right" w:pos="9638"/>
        </w:tabs>
        <w:rPr>
          <w:rFonts w:cs="Arial"/>
          <w:b/>
          <w:bCs/>
          <w:noProof/>
          <w:szCs w:val="24"/>
        </w:rPr>
      </w:pPr>
      <w:r>
        <w:rPr>
          <w:rFonts w:cs="Arial"/>
          <w:b/>
          <w:bCs/>
          <w:noProof/>
          <w:szCs w:val="24"/>
        </w:rPr>
        <w:t>21 - 25 August</w:t>
      </w:r>
      <w:r w:rsidRPr="0042079B">
        <w:rPr>
          <w:rFonts w:cs="Arial"/>
          <w:b/>
          <w:bCs/>
          <w:noProof/>
          <w:szCs w:val="24"/>
        </w:rPr>
        <w:t xml:space="preserve">, 2023, </w:t>
      </w:r>
      <w:r>
        <w:rPr>
          <w:rFonts w:cs="Arial"/>
          <w:b/>
          <w:bCs/>
          <w:noProof/>
          <w:szCs w:val="24"/>
        </w:rPr>
        <w:t>Goteborg, Sweden</w:t>
      </w:r>
    </w:p>
    <w:p w14:paraId="53EC7D9A" w14:textId="53D823BB" w:rsidR="002F47C0" w:rsidRPr="0042079B" w:rsidRDefault="002F47C0">
      <w:pPr>
        <w:tabs>
          <w:tab w:val="right" w:pos="9638"/>
        </w:tabs>
        <w:rPr>
          <w:rFonts w:cs="Arial"/>
          <w:b/>
          <w:bCs/>
          <w:noProof/>
          <w:sz w:val="24"/>
          <w:szCs w:val="24"/>
        </w:rPr>
      </w:pPr>
      <w:r w:rsidRPr="0042079B">
        <w:rPr>
          <w:rFonts w:cs="Arial"/>
          <w:b/>
          <w:bCs/>
          <w:noProof/>
          <w:sz w:val="24"/>
          <w:szCs w:val="24"/>
        </w:rPr>
        <w:t>SA WG2 Meeting #S2-15</w:t>
      </w:r>
      <w:r>
        <w:rPr>
          <w:rFonts w:cs="Arial"/>
          <w:b/>
          <w:bCs/>
          <w:noProof/>
          <w:sz w:val="24"/>
          <w:szCs w:val="24"/>
        </w:rPr>
        <w:t>7</w:t>
      </w:r>
      <w:r w:rsidRPr="0042079B">
        <w:rPr>
          <w:rFonts w:cs="Arial"/>
          <w:b/>
          <w:bCs/>
          <w:noProof/>
          <w:sz w:val="24"/>
          <w:szCs w:val="24"/>
        </w:rPr>
        <w:tab/>
      </w:r>
      <w:r>
        <w:rPr>
          <w:rFonts w:cs="Arial"/>
          <w:b/>
          <w:bCs/>
          <w:noProof/>
          <w:sz w:val="24"/>
          <w:szCs w:val="24"/>
        </w:rPr>
        <w:t>S2-2306274</w:t>
      </w:r>
    </w:p>
    <w:p w14:paraId="329B604D" w14:textId="77777777" w:rsidR="002F47C0" w:rsidRPr="0042079B" w:rsidRDefault="002F47C0">
      <w:pPr>
        <w:pBdr>
          <w:bottom w:val="single" w:sz="4" w:space="1" w:color="auto"/>
        </w:pBdr>
        <w:tabs>
          <w:tab w:val="right" w:pos="9638"/>
        </w:tabs>
        <w:rPr>
          <w:rFonts w:cs="Arial"/>
          <w:b/>
          <w:bCs/>
          <w:noProof/>
          <w:sz w:val="24"/>
          <w:szCs w:val="24"/>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p>
    <w:p w14:paraId="2C33D54B" w14:textId="0DCA3E45" w:rsidR="00592761" w:rsidRDefault="00592761" w:rsidP="00592761">
      <w:pPr>
        <w:tabs>
          <w:tab w:val="right" w:pos="9638"/>
        </w:tabs>
        <w:rPr>
          <w:rFonts w:cs="Arial"/>
          <w:b/>
          <w:sz w:val="24"/>
        </w:rPr>
      </w:pPr>
      <w:r>
        <w:rPr>
          <w:rFonts w:cs="Arial"/>
          <w:b/>
          <w:sz w:val="24"/>
        </w:rPr>
        <w:t>SA WG2 Meeting #S2-156E</w:t>
      </w:r>
      <w:r>
        <w:rPr>
          <w:rFonts w:cs="Arial"/>
          <w:b/>
          <w:sz w:val="24"/>
        </w:rPr>
        <w:tab/>
        <w:t>S2-2303927</w:t>
      </w:r>
    </w:p>
    <w:p w14:paraId="667EE015" w14:textId="77777777" w:rsidR="00592761" w:rsidRDefault="00592761" w:rsidP="00592761">
      <w:pPr>
        <w:pBdr>
          <w:bottom w:val="single" w:sz="6" w:space="0" w:color="auto"/>
        </w:pBdr>
        <w:tabs>
          <w:tab w:val="right" w:pos="9638"/>
        </w:tabs>
        <w:rPr>
          <w:rFonts w:cs="Arial"/>
          <w:b/>
          <w:sz w:val="24"/>
        </w:rPr>
      </w:pPr>
      <w:r>
        <w:rPr>
          <w:rFonts w:cs="Arial"/>
          <w:b/>
          <w:sz w:val="24"/>
        </w:rPr>
        <w:t>17 - 21 April, 2023, Electronic</w:t>
      </w:r>
    </w:p>
    <w:p w14:paraId="42264E96" w14:textId="458106B6"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6458067B">
                <wp:simplePos x="0" y="0"/>
                <wp:positionH relativeFrom="column">
                  <wp:posOffset>-580390</wp:posOffset>
                </wp:positionH>
                <wp:positionV relativeFrom="paragraph">
                  <wp:posOffset>154305</wp:posOffset>
                </wp:positionV>
                <wp:extent cx="6858000" cy="8667115"/>
                <wp:effectExtent l="0" t="0" r="0" b="63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667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648BC1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77245">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pt;margin-top:12.15pt;width:540pt;height:68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648BC1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77245">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r w:rsidR="00201177">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lastRenderedPageBreak/>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lastRenderedPageBreak/>
        <w:t xml:space="preserve">3GPP SA3 and CT4 to evaluate whether </w:t>
      </w:r>
      <w:bookmarkStart w:id="2" w:name="OLE_LINK2"/>
      <w:r>
        <w:rPr>
          <w:rFonts w:cs="Arial"/>
          <w:bCs/>
          <w:sz w:val="21"/>
          <w:szCs w:val="21"/>
        </w:rPr>
        <w:t>the existing</w:t>
      </w:r>
      <w:r w:rsidRPr="00E3369F">
        <w:rPr>
          <w:rFonts w:cs="Arial"/>
          <w:bCs/>
          <w:sz w:val="21"/>
          <w:szCs w:val="21"/>
        </w:rPr>
        <w:t xml:space="preserve"> PRINS </w:t>
      </w:r>
      <w:r>
        <w:rPr>
          <w:rFonts w:cs="Arial"/>
          <w:bCs/>
          <w:sz w:val="21"/>
          <w:szCs w:val="21"/>
        </w:rPr>
        <w:t>modification</w:t>
      </w:r>
      <w:r w:rsidR="00244885">
        <w:rPr>
          <w:rFonts w:cs="Arial"/>
          <w:bCs/>
          <w:sz w:val="21"/>
          <w:szCs w:val="21"/>
        </w:rPr>
        <w:t>s</w:t>
      </w:r>
      <w:r>
        <w:rPr>
          <w:rFonts w:cs="Arial"/>
          <w:bCs/>
          <w:sz w:val="21"/>
          <w:szCs w:val="21"/>
        </w:rPr>
        <w:t xml:space="preserve">Block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2"/>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172.5pt;mso-width-percent:0;mso-height-percent:0;mso-width-percent:0;mso-height-percent:0" o:ole="">
            <v:imagedata r:id="rId18" o:title=""/>
          </v:shape>
          <o:OLEObject Type="Embed" ProgID="Visio.Drawing.15" ShapeID="_x0000_i1025" DrawAspect="Content" ObjectID="_1752899169"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The provider NF takes the role of hSMF as specified in the standards, as interface partner to the vSMF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hSMF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7.75pt;height:295.5pt;mso-width-percent:0;mso-height-percent:0;mso-width-percent:0;mso-height-percent:0" o:ole="">
            <v:imagedata r:id="rId20" o:title=""/>
          </v:shape>
          <o:OLEObject Type="Embed" ProgID="Visio.Drawing.15" ShapeID="_x0000_i1026" DrawAspect="Content" ObjectID="_1752899170"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hSMF).</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75pt;height:266.25pt;mso-width-percent:0;mso-height-percent:0;mso-width-percent:0;mso-height-percent:0" o:ole="">
            <v:imagedata r:id="rId22" o:title=""/>
          </v:shape>
          <o:OLEObject Type="Embed" ProgID="Visio.Drawing.15" ShapeID="_x0000_i1027" DrawAspect="Content" ObjectID="_1752899171"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3" w:name="OLE_LINK3"/>
      <w:bookmarkStart w:id="4"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3"/>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the existing PRINS modificationsBlock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lastRenderedPageBreak/>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5"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5"/>
    </w:p>
    <w:bookmarkEnd w:id="4"/>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B192" w14:textId="77777777" w:rsidR="006C4578" w:rsidRDefault="006C4578">
      <w:r>
        <w:separator/>
      </w:r>
    </w:p>
    <w:p w14:paraId="5F04CE55" w14:textId="77777777" w:rsidR="006C4578" w:rsidRDefault="006C4578"/>
    <w:p w14:paraId="566C77BC" w14:textId="77777777" w:rsidR="006C4578" w:rsidRDefault="006C4578"/>
    <w:p w14:paraId="1A3A38F9" w14:textId="77777777" w:rsidR="006C4578" w:rsidRDefault="006C4578"/>
    <w:p w14:paraId="46A85B7C" w14:textId="77777777" w:rsidR="006C4578" w:rsidRDefault="006C4578"/>
    <w:p w14:paraId="43CA7246" w14:textId="77777777" w:rsidR="006C4578" w:rsidRDefault="006C4578"/>
    <w:p w14:paraId="488EB32F" w14:textId="77777777" w:rsidR="006C4578" w:rsidRDefault="006C4578"/>
    <w:p w14:paraId="257CDE0E" w14:textId="77777777" w:rsidR="006C4578" w:rsidRDefault="006C4578"/>
    <w:p w14:paraId="425F799B" w14:textId="77777777" w:rsidR="006C4578" w:rsidRDefault="006C4578"/>
  </w:endnote>
  <w:endnote w:type="continuationSeparator" w:id="0">
    <w:p w14:paraId="31A4B1A9" w14:textId="77777777" w:rsidR="006C4578" w:rsidRDefault="006C4578">
      <w:r>
        <w:continuationSeparator/>
      </w:r>
    </w:p>
    <w:p w14:paraId="16406B7A" w14:textId="77777777" w:rsidR="006C4578" w:rsidRDefault="006C4578"/>
    <w:p w14:paraId="4067DAF2" w14:textId="77777777" w:rsidR="006C4578" w:rsidRDefault="006C4578"/>
    <w:p w14:paraId="6B475585" w14:textId="77777777" w:rsidR="006C4578" w:rsidRDefault="006C4578"/>
    <w:p w14:paraId="2AA8C6D4" w14:textId="77777777" w:rsidR="006C4578" w:rsidRDefault="006C4578"/>
    <w:p w14:paraId="27E08211" w14:textId="77777777" w:rsidR="006C4578" w:rsidRDefault="006C4578"/>
    <w:p w14:paraId="6AEA91DA" w14:textId="77777777" w:rsidR="006C4578" w:rsidRDefault="006C4578"/>
    <w:p w14:paraId="43EA4391" w14:textId="77777777" w:rsidR="006C4578" w:rsidRDefault="006C4578"/>
    <w:p w14:paraId="0D2EF6C2" w14:textId="77777777" w:rsidR="006C4578" w:rsidRDefault="006C4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769B" w14:textId="77777777" w:rsidR="006C4578" w:rsidRDefault="006C4578">
      <w:r>
        <w:separator/>
      </w:r>
    </w:p>
    <w:p w14:paraId="1AB80D6D" w14:textId="77777777" w:rsidR="006C4578" w:rsidRDefault="006C4578"/>
    <w:p w14:paraId="21E7BE67" w14:textId="77777777" w:rsidR="006C4578" w:rsidRDefault="006C4578"/>
    <w:p w14:paraId="52804AE9" w14:textId="77777777" w:rsidR="006C4578" w:rsidRDefault="006C4578"/>
    <w:p w14:paraId="1EC6B027" w14:textId="77777777" w:rsidR="006C4578" w:rsidRDefault="006C4578"/>
    <w:p w14:paraId="47608409" w14:textId="77777777" w:rsidR="006C4578" w:rsidRDefault="006C4578"/>
    <w:p w14:paraId="5CB62C21" w14:textId="77777777" w:rsidR="006C4578" w:rsidRDefault="006C4578"/>
    <w:p w14:paraId="53C7C62E" w14:textId="77777777" w:rsidR="006C4578" w:rsidRDefault="006C4578"/>
    <w:p w14:paraId="320AA489" w14:textId="77777777" w:rsidR="006C4578" w:rsidRDefault="006C4578"/>
  </w:footnote>
  <w:footnote w:type="continuationSeparator" w:id="0">
    <w:p w14:paraId="685EDE47" w14:textId="77777777" w:rsidR="006C4578" w:rsidRDefault="006C4578">
      <w:r>
        <w:continuationSeparator/>
      </w:r>
    </w:p>
    <w:p w14:paraId="1A823CA9" w14:textId="77777777" w:rsidR="006C4578" w:rsidRDefault="006C4578"/>
    <w:p w14:paraId="115DE455" w14:textId="77777777" w:rsidR="006C4578" w:rsidRDefault="006C4578"/>
    <w:p w14:paraId="5A0D488D" w14:textId="77777777" w:rsidR="006C4578" w:rsidRDefault="006C4578"/>
    <w:p w14:paraId="4AA5217D" w14:textId="77777777" w:rsidR="006C4578" w:rsidRDefault="006C4578"/>
    <w:p w14:paraId="3C029133" w14:textId="77777777" w:rsidR="006C4578" w:rsidRDefault="006C4578"/>
    <w:p w14:paraId="498934BB" w14:textId="77777777" w:rsidR="006C4578" w:rsidRDefault="006C4578"/>
    <w:p w14:paraId="2FB8D6A8" w14:textId="77777777" w:rsidR="006C4578" w:rsidRDefault="006C4578"/>
    <w:p w14:paraId="610FB402" w14:textId="77777777" w:rsidR="006C4578" w:rsidRDefault="006C4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2F47C0"/>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2761"/>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578"/>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77245"/>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0F96"/>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24F1"/>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679C4"/>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95330"/>
    <w:rsid w:val="001E5DB8"/>
    <w:rsid w:val="002203C0"/>
    <w:rsid w:val="002274B5"/>
    <w:rsid w:val="00252653"/>
    <w:rsid w:val="00274402"/>
    <w:rsid w:val="002A2C62"/>
    <w:rsid w:val="002A2C77"/>
    <w:rsid w:val="00314D9C"/>
    <w:rsid w:val="00355305"/>
    <w:rsid w:val="00434918"/>
    <w:rsid w:val="00464111"/>
    <w:rsid w:val="004969FF"/>
    <w:rsid w:val="00497C98"/>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BE1271"/>
    <w:rsid w:val="00C15822"/>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7</Pages>
  <Words>1563</Words>
  <Characters>8912</Characters>
  <Application>Microsoft Office Word</Application>
  <DocSecurity>0</DocSecurity>
  <Lines>74</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10455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MCC_Update</cp:lastModifiedBy>
  <cp:revision>5</cp:revision>
  <cp:lastPrinted>2006-09-14T07:39:00Z</cp:lastPrinted>
  <dcterms:created xsi:type="dcterms:W3CDTF">2023-04-04T07:44:00Z</dcterms:created>
  <dcterms:modified xsi:type="dcterms:W3CDTF">2023-08-07T07:39:00Z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